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6C483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BAWNNE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731DC2E8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57CB3F15" w14:textId="77777777" w:rsidR="00D6639B" w:rsidRDefault="00D6639B" w:rsidP="00D6639B">
      <w:pPr>
        <w:pStyle w:val="NoSpacing"/>
        <w:rPr>
          <w:rFonts w:cs="Times New Roman"/>
          <w:szCs w:val="24"/>
        </w:rPr>
      </w:pPr>
    </w:p>
    <w:p w14:paraId="2B3FEBC3" w14:textId="77777777" w:rsidR="00D6639B" w:rsidRDefault="00D6639B" w:rsidP="00D6639B">
      <w:pPr>
        <w:pStyle w:val="NoSpacing"/>
        <w:rPr>
          <w:rFonts w:cs="Times New Roman"/>
          <w:szCs w:val="24"/>
        </w:rPr>
      </w:pPr>
    </w:p>
    <w:p w14:paraId="4E44573B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acolyte in the conventual church of the Dominicans</w:t>
      </w:r>
    </w:p>
    <w:p w14:paraId="2ED33F89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79394115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2482CC6D" w14:textId="77777777" w:rsidR="00D6639B" w:rsidRDefault="00D6639B" w:rsidP="00D6639B">
      <w:pPr>
        <w:pStyle w:val="NoSpacing"/>
        <w:rPr>
          <w:rFonts w:cs="Times New Roman"/>
          <w:szCs w:val="24"/>
        </w:rPr>
      </w:pPr>
    </w:p>
    <w:p w14:paraId="48E92692" w14:textId="77777777" w:rsidR="00D6639B" w:rsidRDefault="00D6639B" w:rsidP="00D6639B">
      <w:pPr>
        <w:pStyle w:val="NoSpacing"/>
        <w:rPr>
          <w:rFonts w:cs="Times New Roman"/>
          <w:szCs w:val="24"/>
        </w:rPr>
      </w:pPr>
    </w:p>
    <w:p w14:paraId="337998FD" w14:textId="77777777" w:rsidR="00D6639B" w:rsidRDefault="00D6639B" w:rsidP="00D663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30A2E2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990BB" w14:textId="77777777" w:rsidR="00D6639B" w:rsidRDefault="00D6639B" w:rsidP="009139A6">
      <w:r>
        <w:separator/>
      </w:r>
    </w:p>
  </w:endnote>
  <w:endnote w:type="continuationSeparator" w:id="0">
    <w:p w14:paraId="75C0E4A1" w14:textId="77777777" w:rsidR="00D6639B" w:rsidRDefault="00D663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EB3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F8A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3E7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8124A" w14:textId="77777777" w:rsidR="00D6639B" w:rsidRDefault="00D6639B" w:rsidP="009139A6">
      <w:r>
        <w:separator/>
      </w:r>
    </w:p>
  </w:footnote>
  <w:footnote w:type="continuationSeparator" w:id="0">
    <w:p w14:paraId="2D593E22" w14:textId="77777777" w:rsidR="00D6639B" w:rsidRDefault="00D663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75F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2DD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8F2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9B"/>
    <w:rsid w:val="000666E0"/>
    <w:rsid w:val="002510B7"/>
    <w:rsid w:val="00270799"/>
    <w:rsid w:val="00521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6639B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BB90"/>
  <w15:chartTrackingRefBased/>
  <w15:docId w15:val="{2A3AE510-B91F-43A1-9F5D-F5106058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2024-12-26T20:47:00Z</dcterms:created>
  <dcterms:modified xsi:type="dcterms:W3CDTF">2024-12-26T20:47:00Z</dcterms:modified>
</cp:coreProperties>
</file>